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17" w:rsidRDefault="00A9531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95317" w:rsidRDefault="00A9531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95317" w:rsidRDefault="00A9531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A95317" w:rsidRDefault="00A95317" w:rsidP="008B020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95317">
        <w:tc>
          <w:tcPr>
            <w:tcW w:w="1384" w:type="dxa"/>
            <w:vMerge w:val="restart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95317" w:rsidRDefault="00A9531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95317">
        <w:tc>
          <w:tcPr>
            <w:tcW w:w="1384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95317" w:rsidRPr="000215B5" w:rsidRDefault="00A9531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95317" w:rsidRDefault="00A95317">
            <w:pPr>
              <w:rPr>
                <w:lang w:eastAsia="en-US"/>
              </w:rPr>
            </w:pPr>
          </w:p>
        </w:tc>
      </w:tr>
      <w:tr w:rsidR="00A95317">
        <w:trPr>
          <w:trHeight w:val="2447"/>
        </w:trPr>
        <w:tc>
          <w:tcPr>
            <w:tcW w:w="1384" w:type="dxa"/>
          </w:tcPr>
          <w:p w:rsidR="00A95317" w:rsidRPr="000215B5" w:rsidRDefault="00A9531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Панова Т.А.</w:t>
            </w:r>
          </w:p>
        </w:tc>
        <w:tc>
          <w:tcPr>
            <w:tcW w:w="1602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Заведу</w:t>
            </w:r>
            <w:r>
              <w:rPr>
                <w:color w:val="333333"/>
                <w:lang w:eastAsia="en-US"/>
              </w:rPr>
              <w:t>ющий МКДОУ «Еткульский детский сад</w:t>
            </w:r>
            <w:r w:rsidRPr="000215B5">
              <w:rPr>
                <w:color w:val="333333"/>
                <w:lang w:eastAsia="en-US"/>
              </w:rPr>
              <w:t xml:space="preserve"> «Одуванчик»</w:t>
            </w:r>
          </w:p>
        </w:tc>
        <w:tc>
          <w:tcPr>
            <w:tcW w:w="1079" w:type="dxa"/>
          </w:tcPr>
          <w:p w:rsidR="00A95317" w:rsidRPr="000215B5" w:rsidRDefault="00A95317" w:rsidP="000215B5">
            <w:pPr>
              <w:ind w:right="1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</w:tcPr>
          <w:p w:rsidR="00A95317" w:rsidRPr="000215B5" w:rsidRDefault="00A95317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95317" w:rsidRPr="000215B5" w:rsidRDefault="00A95317" w:rsidP="00FB468F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</w:p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A95317" w:rsidRDefault="00A9531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50,0</w:t>
            </w:r>
          </w:p>
        </w:tc>
        <w:tc>
          <w:tcPr>
            <w:tcW w:w="1080" w:type="dxa"/>
          </w:tcPr>
          <w:p w:rsidR="00A95317" w:rsidRPr="000215B5" w:rsidRDefault="00A95317" w:rsidP="000215B5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95317" w:rsidRDefault="00A9531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A95317" w:rsidRPr="000215B5" w:rsidRDefault="00A9531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169763,30</w:t>
            </w:r>
          </w:p>
        </w:tc>
        <w:tc>
          <w:tcPr>
            <w:tcW w:w="1740" w:type="dxa"/>
          </w:tcPr>
          <w:p w:rsidR="00A95317" w:rsidRPr="000215B5" w:rsidRDefault="00A95317">
            <w:pPr>
              <w:rPr>
                <w:color w:val="333333"/>
                <w:lang w:val="en-US" w:eastAsia="en-US"/>
              </w:rPr>
            </w:pPr>
          </w:p>
        </w:tc>
      </w:tr>
    </w:tbl>
    <w:p w:rsidR="00A95317" w:rsidRDefault="00A95317" w:rsidP="008B0201">
      <w:pPr>
        <w:rPr>
          <w:color w:val="800000"/>
        </w:rPr>
      </w:pPr>
    </w:p>
    <w:p w:rsidR="00A95317" w:rsidRDefault="00A95317" w:rsidP="008B0201"/>
    <w:p w:rsidR="00A95317" w:rsidRDefault="00A95317" w:rsidP="008B0201"/>
    <w:p w:rsidR="00A95317" w:rsidRDefault="00A95317"/>
    <w:sectPr w:rsidR="00A95317" w:rsidSect="008B020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F076B"/>
    <w:multiLevelType w:val="hybridMultilevel"/>
    <w:tmpl w:val="26222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201"/>
    <w:rsid w:val="000215B5"/>
    <w:rsid w:val="000C0CA7"/>
    <w:rsid w:val="000D14BE"/>
    <w:rsid w:val="000D3B39"/>
    <w:rsid w:val="001133B7"/>
    <w:rsid w:val="001E2897"/>
    <w:rsid w:val="0031117E"/>
    <w:rsid w:val="0049502F"/>
    <w:rsid w:val="004A1387"/>
    <w:rsid w:val="0051021F"/>
    <w:rsid w:val="00580076"/>
    <w:rsid w:val="00593D23"/>
    <w:rsid w:val="005E326C"/>
    <w:rsid w:val="006124E0"/>
    <w:rsid w:val="006947E3"/>
    <w:rsid w:val="006D17EB"/>
    <w:rsid w:val="007A190A"/>
    <w:rsid w:val="008212D4"/>
    <w:rsid w:val="00855E6E"/>
    <w:rsid w:val="008B0201"/>
    <w:rsid w:val="009B4917"/>
    <w:rsid w:val="009B4FF4"/>
    <w:rsid w:val="00A04814"/>
    <w:rsid w:val="00A95317"/>
    <w:rsid w:val="00AD0838"/>
    <w:rsid w:val="00B336C9"/>
    <w:rsid w:val="00BF0B3B"/>
    <w:rsid w:val="00C306EE"/>
    <w:rsid w:val="00C871C0"/>
    <w:rsid w:val="00CA60E9"/>
    <w:rsid w:val="00DB1CB3"/>
    <w:rsid w:val="00DD2F58"/>
    <w:rsid w:val="00E31106"/>
    <w:rsid w:val="00F30084"/>
    <w:rsid w:val="00F43A33"/>
    <w:rsid w:val="00FB468F"/>
    <w:rsid w:val="00FD4DDE"/>
    <w:rsid w:val="00FF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0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B02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020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2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111</Words>
  <Characters>635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2014-05-13T08:02:00Z</dcterms:created>
  <dcterms:modified xsi:type="dcterms:W3CDTF">2018-04-28T08:40:00Z</dcterms:modified>
</cp:coreProperties>
</file>